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B02FAD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</w:t>
                </w:r>
                <w:proofErr w:type="gramStart"/>
                <w:r w:rsidR="00691C94">
                  <w:rPr>
                    <w:highlight w:val="yellow"/>
                    <w:lang w:val="en-US"/>
                  </w:rPr>
                  <w:t>C.n</w:t>
                </w:r>
                <w:proofErr w:type="gramEnd"/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B02FAD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B02FAD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26D5DE2" w:rsidR="00691C94" w:rsidRDefault="00AA44F0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221F18CA" w:rsidR="00691C94" w:rsidRPr="00067D4D" w:rsidRDefault="00B02FAD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 xml:space="preserve">Proposal on a </w:t>
                </w:r>
                <w:r w:rsidR="00677870">
                  <w:t>new Work Item on “oneM2M-TS 0003</w:t>
                </w:r>
                <w:r w:rsidR="0098056F">
                  <w:t xml:space="preserve"> </w:t>
                </w:r>
                <w:r w:rsidR="00677870">
                  <w:t>Security Solutions</w:t>
                </w:r>
                <w:r w:rsidR="009B7E96" w:rsidRPr="00067D4D">
                  <w:t>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proofErr w:type="gramStart"/>
            <w:r w:rsidRPr="00067D4D">
              <w:rPr>
                <w:lang w:eastAsia="zh-CN"/>
              </w:rPr>
              <w:t>Shane</w:t>
            </w:r>
            <w:proofErr w:type="gramEnd"/>
            <w:r w:rsidRPr="00067D4D">
              <w:rPr>
                <w:lang w:eastAsia="zh-CN"/>
              </w:rPr>
              <w:t xml:space="preserve">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081B48F6" w:rsidR="009B7E96" w:rsidRPr="00067D4D" w:rsidRDefault="0098056F" w:rsidP="009B7E96">
            <w:r>
              <w:rPr>
                <w:lang w:eastAsia="zh-CN"/>
              </w:rPr>
              <w:t>Wolfgang Granzow</w:t>
            </w:r>
            <w:r w:rsidR="0012377D">
              <w:rPr>
                <w:lang w:eastAsia="zh-CN"/>
              </w:rPr>
              <w:br/>
            </w:r>
            <w:r w:rsidR="004F6161" w:rsidRPr="004F6161">
              <w:rPr>
                <w:lang w:eastAsia="zh-CN"/>
              </w:rPr>
              <w:t>QUALCOMM Incorporated</w:t>
            </w:r>
            <w:r w:rsidR="009B7E96" w:rsidRPr="00067D4D">
              <w:rPr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1E7F2850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="0098056F" w:rsidRPr="00154322">
                <w:rPr>
                  <w:rStyle w:val="Hyperlink"/>
                  <w:rFonts w:ascii="Times New Roman" w:hAnsi="Times New Roman"/>
                  <w:lang w:eastAsia="zh-CN"/>
                </w:rPr>
                <w:t>wgranzow@qti.qualcomm.com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2AB6E899" w:rsidR="0089088E" w:rsidRPr="00067D4D" w:rsidRDefault="00271E68" w:rsidP="00EB6775">
            <w:r w:rsidRPr="005A7E9F">
              <w:t>oneM2M, Security, Authentication, Authorization,</w:t>
            </w:r>
            <w:r>
              <w:t xml:space="preserve"> Integrity, Encryption, Privacy</w:t>
            </w:r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478E0724" w:rsidR="0089088E" w:rsidRDefault="00677870" w:rsidP="009B7E96">
                <w:r w:rsidRPr="00677870">
                  <w:t>This document proposes to study a new work re</w:t>
                </w:r>
                <w:r>
                  <w:t xml:space="preserve">commendation which </w:t>
                </w:r>
                <w:r w:rsidRPr="00677870">
                  <w:t>defines security solutions applicable within the M2M system.</w:t>
                </w:r>
                <w:r w:rsidRPr="00677870">
                  <w:br/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3F3CFB96" w:rsidR="009B7E96" w:rsidRDefault="009B7E96" w:rsidP="009B7E96">
      <w:pPr>
        <w:pStyle w:val="Heading1Centered"/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</w:t>
      </w:r>
      <w:r w:rsidRPr="008B7E2D">
        <w:rPr>
          <w:szCs w:val="24"/>
        </w:rPr>
        <w:t xml:space="preserve">Recommendation </w:t>
      </w:r>
      <w:r w:rsidRPr="008B7E2D">
        <w:rPr>
          <w:szCs w:val="24"/>
          <w:lang w:val="en-US"/>
        </w:rPr>
        <w:t>Y.oneM2M.</w:t>
      </w:r>
      <w:r w:rsidR="008B7E2D" w:rsidRPr="008B7E2D">
        <w:rPr>
          <w:szCs w:val="24"/>
          <w:lang w:val="en-US"/>
        </w:rPr>
        <w:t>SEC.SOL</w:t>
      </w:r>
    </w:p>
    <w:p w14:paraId="3B512270" w14:textId="77777777" w:rsidR="009B7E96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6E9B9A06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677870">
              <w:rPr>
                <w:sz w:val="20"/>
                <w:lang w:val="en-US"/>
              </w:rPr>
              <w:t>SEC.SOL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677870">
              <w:rPr>
                <w:sz w:val="20"/>
                <w:lang w:val="en-US"/>
              </w:rPr>
              <w:t>-TS 0003</w:t>
            </w:r>
            <w:r w:rsidR="007A158F">
              <w:rPr>
                <w:sz w:val="20"/>
                <w:lang w:val="en-US"/>
              </w:rPr>
              <w:t xml:space="preserve"> </w:t>
            </w:r>
            <w:r w:rsidR="00677870">
              <w:rPr>
                <w:sz w:val="20"/>
                <w:lang w:val="en-US"/>
              </w:rPr>
              <w:t>Security Solutions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gramStart"/>
            <w:r w:rsidRPr="00AA44F0">
              <w:rPr>
                <w:sz w:val="20"/>
              </w:rPr>
              <w:t>Shane</w:t>
            </w:r>
            <w:proofErr w:type="gramEnd"/>
            <w:r w:rsidRPr="00AA44F0">
              <w:rPr>
                <w:sz w:val="20"/>
              </w:rPr>
              <w:t xml:space="preserve"> HE, Nokia,</w:t>
            </w:r>
            <w:r>
              <w:rPr>
                <w:sz w:val="20"/>
              </w:rPr>
              <w:t xml:space="preserve">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5DAD377" w14:textId="25D77F7E" w:rsidR="009B7E96" w:rsidRPr="00AA44F0" w:rsidRDefault="00FA189C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FA189C">
              <w:rPr>
                <w:sz w:val="20"/>
                <w:lang w:val="de-DE"/>
              </w:rPr>
              <w:t>Wolfgang Granzow</w:t>
            </w:r>
            <w:r w:rsidR="009B7E96" w:rsidRPr="00FA189C">
              <w:rPr>
                <w:sz w:val="20"/>
                <w:lang w:val="de-DE"/>
              </w:rPr>
              <w:t xml:space="preserve">, </w:t>
            </w:r>
            <w:r w:rsidR="008B7E2D">
              <w:rPr>
                <w:sz w:val="20"/>
                <w:lang w:val="de-DE"/>
              </w:rPr>
              <w:t xml:space="preserve">Qualcomm, </w:t>
            </w:r>
            <w:r w:rsidR="009F4453">
              <w:fldChar w:fldCharType="begin"/>
            </w:r>
            <w:r w:rsidR="009F4453" w:rsidRPr="008B7E2D">
              <w:rPr>
                <w:lang w:val="de-DE"/>
              </w:rPr>
              <w:instrText xml:space="preserve"> HYPERLINK "mailto:wgranzow@qti.qualcomm.com" </w:instrText>
            </w:r>
            <w:r w:rsidR="009F4453">
              <w:fldChar w:fldCharType="separate"/>
            </w:r>
            <w:r w:rsidRPr="00154322">
              <w:rPr>
                <w:rStyle w:val="Hyperlink"/>
                <w:sz w:val="20"/>
                <w:lang w:val="de-DE"/>
              </w:rPr>
              <w:t>wgranzow@qti.qualcomm.com</w:t>
            </w:r>
            <w:r w:rsidR="009F4453">
              <w:rPr>
                <w:rStyle w:val="Hyperlink"/>
                <w:sz w:val="20"/>
                <w:lang w:val="de-DE"/>
              </w:rPr>
              <w:fldChar w:fldCharType="end"/>
            </w:r>
            <w:r>
              <w:rPr>
                <w:rFonts w:asciiTheme="majorBidi" w:hAnsiTheme="majorBidi"/>
                <w:sz w:val="20"/>
                <w:lang w:val="de-DE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1C5411DB" w:rsidR="009B7E96" w:rsidRPr="000157D7" w:rsidRDefault="009B7E96" w:rsidP="00125404">
            <w:pPr>
              <w:rPr>
                <w:sz w:val="20"/>
              </w:rPr>
            </w:pPr>
            <w:r w:rsidRPr="00AA44F0">
              <w:rPr>
                <w:sz w:val="20"/>
              </w:rPr>
              <w:t>The recommendation provides normative and informative specifications for</w:t>
            </w:r>
            <w:r w:rsidRPr="00AA44F0">
              <w:rPr>
                <w:rFonts w:eastAsia="BatangChe"/>
                <w:sz w:val="20"/>
              </w:rPr>
              <w:t xml:space="preserve"> </w:t>
            </w:r>
            <w:r w:rsidR="00FA189C" w:rsidRPr="00AA44F0">
              <w:rPr>
                <w:sz w:val="20"/>
              </w:rPr>
              <w:t xml:space="preserve">M2M </w:t>
            </w:r>
            <w:r w:rsidR="00677870">
              <w:rPr>
                <w:sz w:val="20"/>
              </w:rPr>
              <w:t>Security and Privacy protection</w:t>
            </w:r>
            <w:r w:rsidRPr="00AA44F0">
              <w:rPr>
                <w:rFonts w:eastAsia="BatangChe"/>
                <w:sz w:val="20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AA44F0" w:rsidRDefault="009B7E96" w:rsidP="0012540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Purpose:</w:t>
            </w:r>
          </w:p>
          <w:p w14:paraId="1B8F218C" w14:textId="277A6F2B" w:rsidR="009B7E96" w:rsidRPr="00AA44F0" w:rsidRDefault="00677870" w:rsidP="00466F5F">
            <w:pPr>
              <w:pStyle w:val="B1"/>
            </w:pPr>
            <w:r w:rsidRPr="00954002">
              <w:t>The present document defines security solutions applicable within the M2M system.</w:t>
            </w:r>
          </w:p>
          <w:p w14:paraId="5D06B66C" w14:textId="77777777" w:rsidR="009B7E96" w:rsidRPr="00AA44F0" w:rsidRDefault="009B7E96" w:rsidP="00125404">
            <w:pPr>
              <w:widowControl w:val="0"/>
              <w:rPr>
                <w:caps/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Contents:</w:t>
            </w:r>
          </w:p>
          <w:p w14:paraId="1B37E159" w14:textId="77777777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 xml:space="preserve">Security </w:t>
            </w:r>
            <w:r w:rsidR="000157D7" w:rsidRPr="00AA44F0">
              <w:rPr>
                <w:rFonts w:eastAsia="BatangChe"/>
                <w:sz w:val="20"/>
                <w:szCs w:val="20"/>
                <w:lang w:val="en-US"/>
              </w:rPr>
              <w:t xml:space="preserve">Architecture </w:t>
            </w:r>
          </w:p>
          <w:p w14:paraId="7252F6CB" w14:textId="52CAAECB" w:rsidR="006E241C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677870">
              <w:rPr>
                <w:rFonts w:eastAsia="BatangChe"/>
                <w:sz w:val="20"/>
                <w:szCs w:val="20"/>
                <w:lang w:val="en-US"/>
              </w:rPr>
              <w:t>Security Services and Interactions</w:t>
            </w:r>
          </w:p>
          <w:p w14:paraId="44A08015" w14:textId="2AAD550D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Authorization (Access Control Mechanisms)</w:t>
            </w:r>
          </w:p>
          <w:p w14:paraId="56A49954" w14:textId="68B21E4C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Security Association Establishment Frameworks</w:t>
            </w:r>
          </w:p>
          <w:p w14:paraId="14414851" w14:textId="2AB41809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Remote Security Provisioning Frameworks (Bootstrapping)</w:t>
            </w:r>
          </w:p>
          <w:p w14:paraId="5A0ACA24" w14:textId="03D0842E" w:rsidR="00677870" w:rsidRDefault="00677870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 xml:space="preserve">End-to-End Security </w:t>
            </w:r>
            <w:r w:rsidR="00855462">
              <w:rPr>
                <w:rFonts w:eastAsia="BatangChe"/>
                <w:sz w:val="20"/>
                <w:szCs w:val="20"/>
                <w:lang w:val="en-US"/>
              </w:rPr>
              <w:t>of Primitives and Data</w:t>
            </w:r>
          </w:p>
          <w:p w14:paraId="4B769062" w14:textId="77777777" w:rsidR="00855462" w:rsidRDefault="00855462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Security Framework Procedures and Parameters</w:t>
            </w:r>
          </w:p>
          <w:p w14:paraId="716B7ABA" w14:textId="68EC4742" w:rsidR="00855462" w:rsidRDefault="00855462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Protocols and Algorithm Details</w:t>
            </w:r>
          </w:p>
          <w:p w14:paraId="5E6333EA" w14:textId="2E0BCFA6" w:rsidR="00855462" w:rsidRDefault="00855462" w:rsidP="00677870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Privacy Protection Architecture using Privacy Policy Manager</w:t>
            </w:r>
          </w:p>
          <w:p w14:paraId="052A224B" w14:textId="5F073BCD" w:rsidR="009B7E96" w:rsidRPr="00855462" w:rsidRDefault="00855462" w:rsidP="00855462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>
              <w:rPr>
                <w:rFonts w:eastAsia="BatangChe"/>
                <w:sz w:val="20"/>
                <w:szCs w:val="20"/>
                <w:lang w:val="en-US"/>
              </w:rPr>
              <w:t>Security-Specific oneM2M Data Types</w:t>
            </w: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40DAD8F6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bookmarkStart w:id="4" w:name="_GoBack"/>
            <w:bookmarkEnd w:id="4"/>
            <w:r>
              <w:rPr>
                <w:sz w:val="20"/>
                <w:lang w:eastAsia="zh-CN"/>
              </w:rPr>
              <w:t xml:space="preserve">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AA44F0" w:rsidRPr="008B7E2D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11C32BBF" w:rsidR="00AA44F0" w:rsidRPr="00F26895" w:rsidRDefault="00E7129E" w:rsidP="00AA44F0">
            <w:pPr>
              <w:spacing w:before="0"/>
              <w:rPr>
                <w:rFonts w:eastAsia="Times New Roman"/>
                <w:lang w:val="en-US"/>
              </w:rPr>
            </w:pPr>
            <w:r w:rsidRPr="00F26895">
              <w:rPr>
                <w:sz w:val="20"/>
                <w:lang w:val="en-US"/>
              </w:rPr>
              <w:t xml:space="preserve">Nokia, KDDI, ZTE Corporation, </w:t>
            </w:r>
            <w:proofErr w:type="spellStart"/>
            <w:r w:rsidRPr="00F26895">
              <w:rPr>
                <w:sz w:val="20"/>
                <w:lang w:val="en-US"/>
              </w:rPr>
              <w:t>InterDigital</w:t>
            </w:r>
            <w:proofErr w:type="spellEnd"/>
            <w:r w:rsidRPr="00F26895">
              <w:rPr>
                <w:sz w:val="20"/>
                <w:lang w:val="en-US"/>
              </w:rPr>
              <w:t>, Huawei, NEC, Qualcomm, Hitachi, Fujitsu</w:t>
            </w:r>
          </w:p>
        </w:tc>
      </w:tr>
    </w:tbl>
    <w:p w14:paraId="6B9B0586" w14:textId="77777777" w:rsidR="009B7E96" w:rsidRPr="00F26895" w:rsidRDefault="009B7E96" w:rsidP="009B7E96">
      <w:pPr>
        <w:rPr>
          <w:lang w:val="en-US"/>
        </w:rPr>
      </w:pPr>
    </w:p>
    <w:p w14:paraId="352FCB22" w14:textId="77777777" w:rsidR="009B7E96" w:rsidRPr="00F26895" w:rsidRDefault="009B7E96" w:rsidP="009B7E96">
      <w:pPr>
        <w:rPr>
          <w:lang w:val="en-US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93AE0" w14:textId="77777777" w:rsidR="00B02FAD" w:rsidRDefault="00B02FAD" w:rsidP="00C42125">
      <w:pPr>
        <w:spacing w:before="0"/>
      </w:pPr>
      <w:r>
        <w:separator/>
      </w:r>
    </w:p>
  </w:endnote>
  <w:endnote w:type="continuationSeparator" w:id="0">
    <w:p w14:paraId="645225B6" w14:textId="77777777" w:rsidR="00B02FAD" w:rsidRDefault="00B02FA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B4E97" w14:textId="77777777" w:rsidR="00B02FAD" w:rsidRDefault="00B02FAD" w:rsidP="00C42125">
      <w:pPr>
        <w:spacing w:before="0"/>
      </w:pPr>
      <w:r>
        <w:separator/>
      </w:r>
    </w:p>
  </w:footnote>
  <w:footnote w:type="continuationSeparator" w:id="0">
    <w:p w14:paraId="75B42401" w14:textId="77777777" w:rsidR="00B02FAD" w:rsidRDefault="00B02FA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412DAC29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F26895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D673B46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F26895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57D7"/>
    <w:rsid w:val="000171DB"/>
    <w:rsid w:val="00023D9A"/>
    <w:rsid w:val="0002490E"/>
    <w:rsid w:val="00037538"/>
    <w:rsid w:val="00043D75"/>
    <w:rsid w:val="00057000"/>
    <w:rsid w:val="000640E0"/>
    <w:rsid w:val="00067D4D"/>
    <w:rsid w:val="000A5CA2"/>
    <w:rsid w:val="000A77C5"/>
    <w:rsid w:val="000B25B1"/>
    <w:rsid w:val="0012377D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1E6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0848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2093"/>
    <w:rsid w:val="00443878"/>
    <w:rsid w:val="00445E83"/>
    <w:rsid w:val="004539A8"/>
    <w:rsid w:val="00464261"/>
    <w:rsid w:val="00466F5F"/>
    <w:rsid w:val="004712CA"/>
    <w:rsid w:val="0047422E"/>
    <w:rsid w:val="00482D0A"/>
    <w:rsid w:val="0049674B"/>
    <w:rsid w:val="004C0673"/>
    <w:rsid w:val="004C4E4E"/>
    <w:rsid w:val="004F3816"/>
    <w:rsid w:val="004F6161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77870"/>
    <w:rsid w:val="00691C94"/>
    <w:rsid w:val="0069210B"/>
    <w:rsid w:val="006A4055"/>
    <w:rsid w:val="006C5641"/>
    <w:rsid w:val="006D1089"/>
    <w:rsid w:val="006D1B86"/>
    <w:rsid w:val="006D7355"/>
    <w:rsid w:val="006E241C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55462"/>
    <w:rsid w:val="0089088E"/>
    <w:rsid w:val="00892297"/>
    <w:rsid w:val="008B6F4A"/>
    <w:rsid w:val="008B7E2D"/>
    <w:rsid w:val="008E0172"/>
    <w:rsid w:val="00914912"/>
    <w:rsid w:val="009406B5"/>
    <w:rsid w:val="00946166"/>
    <w:rsid w:val="0098056F"/>
    <w:rsid w:val="00983164"/>
    <w:rsid w:val="009972EF"/>
    <w:rsid w:val="009B75B3"/>
    <w:rsid w:val="009B7E96"/>
    <w:rsid w:val="009C3160"/>
    <w:rsid w:val="009E766E"/>
    <w:rsid w:val="009F1960"/>
    <w:rsid w:val="009F4453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44F0"/>
    <w:rsid w:val="00AB0B51"/>
    <w:rsid w:val="00AB7B0F"/>
    <w:rsid w:val="00B02FAD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0ACC"/>
    <w:rsid w:val="00DD50DE"/>
    <w:rsid w:val="00DE3062"/>
    <w:rsid w:val="00E204DD"/>
    <w:rsid w:val="00E2145E"/>
    <w:rsid w:val="00E353EC"/>
    <w:rsid w:val="00E4583A"/>
    <w:rsid w:val="00E53C24"/>
    <w:rsid w:val="00E625BC"/>
    <w:rsid w:val="00E7129E"/>
    <w:rsid w:val="00E93570"/>
    <w:rsid w:val="00EB444D"/>
    <w:rsid w:val="00F02294"/>
    <w:rsid w:val="00F25254"/>
    <w:rsid w:val="00F26895"/>
    <w:rsid w:val="00F35F57"/>
    <w:rsid w:val="00F50467"/>
    <w:rsid w:val="00F547C5"/>
    <w:rsid w:val="00F562A0"/>
    <w:rsid w:val="00FA189C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8056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granzow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2142A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839CF"/>
    <w:rsid w:val="00726DDE"/>
    <w:rsid w:val="00731377"/>
    <w:rsid w:val="00747A76"/>
    <w:rsid w:val="0076446A"/>
    <w:rsid w:val="007D76FF"/>
    <w:rsid w:val="007E7151"/>
    <w:rsid w:val="00825C56"/>
    <w:rsid w:val="00841C9F"/>
    <w:rsid w:val="00883915"/>
    <w:rsid w:val="008A3D52"/>
    <w:rsid w:val="008D554D"/>
    <w:rsid w:val="00947D8D"/>
    <w:rsid w:val="00A30D93"/>
    <w:rsid w:val="00A31032"/>
    <w:rsid w:val="00A33DD7"/>
    <w:rsid w:val="00A3586C"/>
    <w:rsid w:val="00AC7F00"/>
    <w:rsid w:val="00AF3CAC"/>
    <w:rsid w:val="00C537FF"/>
    <w:rsid w:val="00C7519D"/>
    <w:rsid w:val="00D40096"/>
    <w:rsid w:val="00E02C8E"/>
    <w:rsid w:val="00E20F68"/>
    <w:rsid w:val="00E24248"/>
    <w:rsid w:val="00E72F7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a new work recommendation which defines security solutions applicable within the M2M system.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318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0022 Field Device Configuration”</vt:lpstr>
    </vt:vector>
  </TitlesOfParts>
  <Company>ITU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0003 Security Solutions”</dc:title>
  <dc:subject/>
  <dc:creator>Guy, Florence</dc:creator>
  <cp:keywords>oneM2M, Security, Privacy</cp:keywords>
  <dc:description/>
  <cp:lastModifiedBy>Wolfgang Granzow</cp:lastModifiedBy>
  <cp:revision>13</cp:revision>
  <cp:lastPrinted>2017-08-09T09:40:00Z</cp:lastPrinted>
  <dcterms:created xsi:type="dcterms:W3CDTF">2017-08-09T13:36:00Z</dcterms:created>
  <dcterms:modified xsi:type="dcterms:W3CDTF">2017-08-14T15:49:00Z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